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1DB0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KIRKBY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60DC3E8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Butcher.</w:t>
      </w:r>
    </w:p>
    <w:p w14:paraId="59213C06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089A7A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1B3487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Roger Deny, clerk(q.v.), brought a plaint of trespass and assault against him</w:t>
      </w:r>
    </w:p>
    <w:p w14:paraId="62BB02C5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8 others.</w:t>
      </w:r>
    </w:p>
    <w:p w14:paraId="3B6636B4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https://waalt.uh.edu/index.php/CP40/887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B4D69E3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E402C8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4B79EA" w14:textId="77777777" w:rsidR="004F32EE" w:rsidRDefault="004F32EE" w:rsidP="004F32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2022</w:t>
      </w:r>
    </w:p>
    <w:p w14:paraId="523BB7C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45309" w14:textId="77777777" w:rsidR="004F32EE" w:rsidRDefault="004F32EE" w:rsidP="009139A6">
      <w:r>
        <w:separator/>
      </w:r>
    </w:p>
  </w:endnote>
  <w:endnote w:type="continuationSeparator" w:id="0">
    <w:p w14:paraId="3532CDD4" w14:textId="77777777" w:rsidR="004F32EE" w:rsidRDefault="004F32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AC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5B8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E3B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5A488" w14:textId="77777777" w:rsidR="004F32EE" w:rsidRDefault="004F32EE" w:rsidP="009139A6">
      <w:r>
        <w:separator/>
      </w:r>
    </w:p>
  </w:footnote>
  <w:footnote w:type="continuationSeparator" w:id="0">
    <w:p w14:paraId="08806926" w14:textId="77777777" w:rsidR="004F32EE" w:rsidRDefault="004F32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66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6AD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EB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2EE"/>
    <w:rsid w:val="000666E0"/>
    <w:rsid w:val="002510B7"/>
    <w:rsid w:val="004F32E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FF725"/>
  <w15:chartTrackingRefBased/>
  <w15:docId w15:val="{FE91A85E-CAC8-440D-8977-A937D24CE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32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2022-06-03T14:21:00Z</dcterms:created>
  <dcterms:modified xsi:type="dcterms:W3CDTF">2022-06-03T14:22:00Z</dcterms:modified>
</cp:coreProperties>
</file>